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AE477" w14:textId="33DF54C4" w:rsidR="00BA00AB" w:rsidRDefault="002B51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PALMER</w:t>
      </w:r>
      <w:r>
        <w:rPr>
          <w:rFonts w:cs="Times New Roman"/>
          <w:szCs w:val="24"/>
        </w:rPr>
        <w:t xml:space="preserve">      (fl.1443)</w:t>
      </w:r>
    </w:p>
    <w:p w14:paraId="0443CBAA" w14:textId="77777777" w:rsidR="002B51DA" w:rsidRDefault="002B51DA" w:rsidP="009139A6">
      <w:pPr>
        <w:pStyle w:val="NoSpacing"/>
        <w:rPr>
          <w:rFonts w:cs="Times New Roman"/>
          <w:szCs w:val="24"/>
        </w:rPr>
      </w:pPr>
    </w:p>
    <w:p w14:paraId="7E6AE394" w14:textId="77777777" w:rsidR="002B51DA" w:rsidRDefault="002B51DA" w:rsidP="009139A6">
      <w:pPr>
        <w:pStyle w:val="NoSpacing"/>
        <w:rPr>
          <w:rFonts w:cs="Times New Roman"/>
          <w:szCs w:val="24"/>
        </w:rPr>
      </w:pPr>
    </w:p>
    <w:p w14:paraId="34EBD54B" w14:textId="29F26601" w:rsidR="002B51DA" w:rsidRDefault="002B51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Feb.1443</w:t>
      </w:r>
      <w:r>
        <w:rPr>
          <w:rFonts w:cs="Times New Roman"/>
          <w:szCs w:val="24"/>
        </w:rPr>
        <w:tab/>
        <w:t>Commitment to him of the keeping of the manor of Little Weldon,</w:t>
      </w:r>
    </w:p>
    <w:p w14:paraId="56B0A923" w14:textId="09F19D6B" w:rsidR="002B51DA" w:rsidRDefault="002B51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Northamptonshire.   (C.F.R. 1437-45 p.248)</w:t>
      </w:r>
    </w:p>
    <w:p w14:paraId="0D4E9F24" w14:textId="77777777" w:rsidR="002B51DA" w:rsidRDefault="002B51DA" w:rsidP="009139A6">
      <w:pPr>
        <w:pStyle w:val="NoSpacing"/>
        <w:rPr>
          <w:rFonts w:cs="Times New Roman"/>
          <w:szCs w:val="24"/>
        </w:rPr>
      </w:pPr>
    </w:p>
    <w:p w14:paraId="424846E4" w14:textId="77777777" w:rsidR="002B51DA" w:rsidRDefault="002B51DA" w:rsidP="009139A6">
      <w:pPr>
        <w:pStyle w:val="NoSpacing"/>
        <w:rPr>
          <w:rFonts w:cs="Times New Roman"/>
          <w:szCs w:val="24"/>
        </w:rPr>
      </w:pPr>
    </w:p>
    <w:p w14:paraId="17D249B1" w14:textId="06BEF16C" w:rsidR="002B51DA" w:rsidRPr="002B51DA" w:rsidRDefault="002B51D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sectPr w:rsidR="002B51DA" w:rsidRPr="002B51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9749" w14:textId="77777777" w:rsidR="002B51DA" w:rsidRDefault="002B51DA" w:rsidP="009139A6">
      <w:r>
        <w:separator/>
      </w:r>
    </w:p>
  </w:endnote>
  <w:endnote w:type="continuationSeparator" w:id="0">
    <w:p w14:paraId="31C10032" w14:textId="77777777" w:rsidR="002B51DA" w:rsidRDefault="002B51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B46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2E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3F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BA622" w14:textId="77777777" w:rsidR="002B51DA" w:rsidRDefault="002B51DA" w:rsidP="009139A6">
      <w:r>
        <w:separator/>
      </w:r>
    </w:p>
  </w:footnote>
  <w:footnote w:type="continuationSeparator" w:id="0">
    <w:p w14:paraId="196D34B6" w14:textId="77777777" w:rsidR="002B51DA" w:rsidRDefault="002B51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29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0A6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C6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1DA"/>
    <w:rsid w:val="000666E0"/>
    <w:rsid w:val="002510B7"/>
    <w:rsid w:val="002B51D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F9E35"/>
  <w15:chartTrackingRefBased/>
  <w15:docId w15:val="{99537F29-5CD2-4DF8-9681-7156969D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2023-07-05T20:36:00Z</dcterms:created>
  <dcterms:modified xsi:type="dcterms:W3CDTF">2023-07-05T20:38:00Z</dcterms:modified>
</cp:coreProperties>
</file>